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F4C51" w:rsidR="1E62C7EF" w:rsidP="009F4C51" w:rsidRDefault="1E62C7EF" w14:paraId="6F4C98CD" w14:textId="390641A2">
      <w:pPr>
        <w:spacing w:after="160" w:line="259" w:lineRule="auto"/>
        <w:jc w:val="center"/>
        <w:rPr>
          <w:rFonts w:eastAsia="Arial" w:cs="Arial"/>
          <w:b/>
          <w:bCs/>
          <w:sz w:val="28"/>
          <w:szCs w:val="28"/>
        </w:rPr>
      </w:pPr>
      <w:r w:rsidRPr="4DA9750F">
        <w:rPr>
          <w:rFonts w:eastAsia="Arial" w:cs="Arial"/>
          <w:b/>
          <w:bCs/>
          <w:sz w:val="28"/>
          <w:szCs w:val="28"/>
        </w:rPr>
        <w:t xml:space="preserve">Autism friendly classroom checklist: </w:t>
      </w:r>
      <w:r w:rsidRPr="4DA9750F" w:rsidR="2D7CBE3C">
        <w:rPr>
          <w:rFonts w:eastAsia="Arial" w:cs="Arial"/>
          <w:b/>
          <w:bCs/>
          <w:sz w:val="28"/>
          <w:szCs w:val="28"/>
        </w:rPr>
        <w:t>Secondary</w:t>
      </w:r>
    </w:p>
    <w:tbl>
      <w:tblPr>
        <w:tblStyle w:val="TableGrid"/>
        <w:tblW w:w="96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5790"/>
        <w:gridCol w:w="1515"/>
        <w:gridCol w:w="1110"/>
        <w:gridCol w:w="1185"/>
      </w:tblGrid>
      <w:tr w:rsidR="3623122E" w:rsidTr="43C5F223" w14:paraId="2BA36C39" w14:textId="77777777">
        <w:trPr>
          <w:trHeight w:val="300"/>
        </w:trPr>
        <w:tc>
          <w:tcPr>
            <w:tcW w:w="5790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3623122E" w:rsidRDefault="499842D1" w14:paraId="37535784" w14:textId="418260F4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Strategy</w:t>
            </w:r>
          </w:p>
        </w:tc>
        <w:tc>
          <w:tcPr>
            <w:tcW w:w="1515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5A06BB37" w:rsidRDefault="499842D1" w14:paraId="6D37DB83" w14:textId="29813AFC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Observed to be in place?</w:t>
            </w:r>
          </w:p>
        </w:tc>
        <w:tc>
          <w:tcPr>
            <w:tcW w:w="1110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5A06BB37" w:rsidRDefault="1A380960" w14:paraId="68F21076" w14:textId="38D3E62E">
            <w:pPr>
              <w:spacing w:after="200" w:line="259" w:lineRule="auto"/>
              <w:rPr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Partially in place</w:t>
            </w:r>
          </w:p>
        </w:tc>
        <w:tc>
          <w:tcPr>
            <w:tcW w:w="1185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1A380960" w:rsidP="5A06BB37" w:rsidRDefault="1A380960" w14:paraId="4BBBEEFC" w14:textId="7FB3CE3A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Not yet in place</w:t>
            </w:r>
          </w:p>
        </w:tc>
      </w:tr>
      <w:tr w:rsidR="3623122E" w:rsidTr="43C5F223" w14:paraId="7EC60822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7BEF437A" w:rsidP="43C5F223" w:rsidRDefault="7BEF437A" w14:paraId="72589C00" w14:textId="33F13F68">
            <w:pPr>
              <w:pStyle w:val="Normal"/>
              <w:spacing w:after="200" w:line="259" w:lineRule="auto"/>
              <w:rPr>
                <w:rFonts w:ascii="Arial" w:hAnsi="Arial" w:eastAsia="Arial" w:cs="Arial"/>
                <w:noProof w:val="0"/>
                <w:sz w:val="22"/>
                <w:szCs w:val="22"/>
                <w:lang w:val="en-GB"/>
              </w:rPr>
            </w:pPr>
            <w:r w:rsidRPr="43C5F223" w:rsidR="7BEF437A">
              <w:rPr>
                <w:rFonts w:eastAsia="Arial" w:cs="Arial"/>
                <w:b w:val="1"/>
                <w:bCs w:val="1"/>
              </w:rPr>
              <w:t>Sensory considerations</w:t>
            </w:r>
            <w:r w:rsidRPr="43C5F223" w:rsidR="6AD871B1">
              <w:rPr>
                <w:rFonts w:eastAsia="Arial" w:cs="Arial"/>
                <w:b w:val="1"/>
                <w:bCs w:val="1"/>
              </w:rPr>
              <w:t xml:space="preserve"> </w:t>
            </w:r>
            <w:r w:rsidRPr="43C5F223" w:rsidR="6AD871B1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>(</w:t>
            </w:r>
            <w:r w:rsidRPr="43C5F223" w:rsidR="6AD871B1">
              <w:rPr>
                <w:rFonts w:ascii="Arial" w:hAnsi="Arial" w:eastAsia="Arial" w:cs="Arial"/>
                <w:b w:val="1"/>
                <w:bCs w:val="1"/>
                <w:i w:val="1"/>
                <w:iCs w:val="1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>use sensory systems checklist for a more in-depth assessment)</w:t>
            </w:r>
          </w:p>
        </w:tc>
      </w:tr>
      <w:tr w:rsidR="3623122E" w:rsidTr="43C5F223" w14:paraId="55AFA80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1A52EFA0" w:rsidRDefault="3409075B" w14:paraId="2691F348" w14:textId="17793F6D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 xml:space="preserve">Shouting/raised voices </w:t>
            </w:r>
            <w:r w:rsidRPr="1A52EFA0" w:rsidR="3BA0C362">
              <w:rPr>
                <w:rFonts w:eastAsia="Arial" w:cs="Arial"/>
              </w:rPr>
              <w:t xml:space="preserve">by staff </w:t>
            </w:r>
            <w:r w:rsidRPr="1A52EFA0">
              <w:rPr>
                <w:rFonts w:eastAsia="Arial" w:cs="Arial"/>
              </w:rPr>
              <w:t xml:space="preserve">is </w:t>
            </w:r>
            <w:r w:rsidRPr="1A52EFA0" w:rsidR="59D51467">
              <w:rPr>
                <w:rFonts w:eastAsia="Arial" w:cs="Arial"/>
              </w:rPr>
              <w:t>a</w:t>
            </w:r>
            <w:r w:rsidRPr="1A52EFA0" w:rsidR="67352D22">
              <w:rPr>
                <w:rFonts w:eastAsia="Arial" w:cs="Arial"/>
              </w:rPr>
              <w:t xml:space="preserve">voided, and the class volume is </w:t>
            </w:r>
            <w:r w:rsidRPr="009F4C51" w:rsidR="67352D22">
              <w:rPr>
                <w:rFonts w:eastAsia="Arial" w:cs="Arial"/>
              </w:rPr>
              <w:t>managed</w:t>
            </w:r>
            <w:r w:rsidRPr="1A52EFA0" w:rsidR="67352D22">
              <w:rPr>
                <w:rFonts w:eastAsia="Arial" w:cs="Arial"/>
              </w:rPr>
              <w:t xml:space="preserve"> accordingly to the activity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5BEDA7C6" w14:textId="5F520A1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0C18C3A" w14:textId="1356F2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14A8FCE" w14:textId="756BCAB0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166DA07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633FCBFD" w14:paraId="30F2D466" w14:textId="38B87980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Incorporates quiet times or a quiet space to complete work following teacher input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88CA145" w14:textId="2D7B362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603938AA" w14:textId="6C57254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FBCF259" w14:textId="05D906B9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54AA1AB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851EC26" w:rsidP="1A52EFA0" w:rsidRDefault="1851EC26" w14:paraId="757019F0" w14:textId="3BE64FB8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Aware of personal space</w:t>
            </w:r>
            <w:r w:rsidRPr="1A52EFA0" w:rsidR="0A37D3A3">
              <w:rPr>
                <w:rFonts w:eastAsia="Arial" w:cs="Arial"/>
              </w:rPr>
              <w:t xml:space="preserve"> such as pupil’s proximity to others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07DD18A" w14:textId="41C9C1D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303D7365" w14:textId="5F3D205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8C590D1" w14:textId="3631CA04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277EA768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198A021" w:rsidP="1A52EFA0" w:rsidRDefault="6198A021" w14:paraId="6C3FCC9F" w14:textId="54698C37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Classrooms are clear of clutter</w:t>
            </w:r>
            <w:r w:rsidRPr="1A52EFA0" w:rsidR="068EA33A">
              <w:rPr>
                <w:rFonts w:eastAsia="Arial" w:cs="Arial"/>
              </w:rPr>
              <w:t xml:space="preserve"> with pathways in the classroom easy to navigate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01EAAF29" w14:textId="2BD8F35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42D9CF81" w14:textId="100D5FF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B5958B7" w14:textId="24021CDF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5DE042B4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811F558" w:rsidP="5A06BB37" w:rsidRDefault="5811F558" w14:paraId="291DD8C5" w14:textId="4EB200D3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Visual wall displays that are present are relevant to current learning</w:t>
            </w:r>
            <w:r w:rsidRPr="5A06BB37" w:rsidR="01C6E549">
              <w:rPr>
                <w:rFonts w:eastAsia="Arial" w:cs="Arial"/>
              </w:rPr>
              <w:t xml:space="preserve"> with a clear contrast between the background and the material being displayed.  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81D5C52" w14:textId="20329BF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B092481" w14:textId="46C2F04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273580DF" w14:textId="09643C42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173D2EF4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B36F39F" w:rsidP="1A52EFA0" w:rsidRDefault="5B36F39F" w14:paraId="6E2F6723" w14:textId="7F37F066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Light is natural without glare, and not bright/white</w:t>
            </w:r>
            <w:r w:rsidRPr="1A52EFA0" w:rsidR="1B302F36">
              <w:rPr>
                <w:rFonts w:eastAsia="Arial" w:cs="Arial"/>
              </w:rPr>
              <w:t>. This to also be considered for use of screens.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017383D6" w14:textId="2DDBC0A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A09550B" w14:textId="758798B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3B13248A" w14:textId="5B7395D7">
            <w:pPr>
              <w:spacing w:line="259" w:lineRule="auto"/>
              <w:rPr>
                <w:rFonts w:eastAsia="Arial" w:cs="Arial"/>
              </w:rPr>
            </w:pPr>
          </w:p>
        </w:tc>
      </w:tr>
      <w:tr w:rsidR="1A52EFA0" w:rsidTr="43C5F223" w14:paraId="112BD537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B302F36" w:rsidP="1A52EFA0" w:rsidRDefault="1B302F36" w14:paraId="4B8F0159" w14:textId="55C16315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Aware of different scents that may be aversive. Windows to be open where possible.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1A52EFA0" w:rsidP="1A52EFA0" w:rsidRDefault="1A52EFA0" w14:paraId="19486686" w14:textId="67B2E10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1A52EFA0" w:rsidP="1A52EFA0" w:rsidRDefault="1A52EFA0" w14:paraId="0C7D2B5D" w14:textId="2D64D2C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1A52EFA0" w:rsidP="1A52EFA0" w:rsidRDefault="1A52EFA0" w14:paraId="5F657051" w14:textId="014D4E0A">
            <w:pPr>
              <w:spacing w:line="259" w:lineRule="auto"/>
              <w:rPr>
                <w:rFonts w:eastAsia="Arial" w:cs="Arial"/>
              </w:rPr>
            </w:pPr>
          </w:p>
        </w:tc>
      </w:tr>
      <w:tr w:rsidR="1A52EFA0" w:rsidTr="43C5F223" w14:paraId="1756BB97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0FDA2F5C" w:rsidP="1A52EFA0" w:rsidRDefault="0FDA2F5C" w14:paraId="13E6B9D1" w14:textId="5B77F59E">
            <w:pPr>
              <w:spacing w:line="259" w:lineRule="auto"/>
              <w:rPr>
                <w:rFonts w:eastAsia="Arial" w:cs="Arial"/>
              </w:rPr>
            </w:pPr>
            <w:r w:rsidRPr="43C5F223" w:rsidR="0FDA2F5C">
              <w:rPr>
                <w:rFonts w:eastAsia="Arial" w:cs="Arial"/>
              </w:rPr>
              <w:t xml:space="preserve">Access to </w:t>
            </w:r>
            <w:r w:rsidRPr="43C5F223" w:rsidR="34DBC1A4">
              <w:rPr>
                <w:rFonts w:eastAsia="Arial" w:cs="Arial"/>
              </w:rPr>
              <w:t>fidget</w:t>
            </w:r>
            <w:r w:rsidRPr="43C5F223" w:rsidR="0FDA2F5C">
              <w:rPr>
                <w:rFonts w:eastAsia="Arial" w:cs="Arial"/>
              </w:rPr>
              <w:t xml:space="preserve"> tools </w:t>
            </w:r>
            <w:r w:rsidRPr="43C5F223" w:rsidR="0FDA2F5C">
              <w:rPr>
                <w:rFonts w:eastAsia="Arial" w:cs="Arial"/>
              </w:rPr>
              <w:t>are</w:t>
            </w:r>
            <w:r w:rsidRPr="43C5F223" w:rsidR="0FDA2F5C">
              <w:rPr>
                <w:rFonts w:eastAsia="Arial" w:cs="Arial"/>
              </w:rPr>
              <w:t xml:space="preserve"> available to support where a</w:t>
            </w:r>
            <w:r w:rsidRPr="43C5F223" w:rsidR="0FDA2F5C">
              <w:rPr>
                <w:rFonts w:eastAsia="Arial" w:cs="Arial"/>
              </w:rPr>
              <w:t>ppropriate.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1A52EFA0" w:rsidP="1A52EFA0" w:rsidRDefault="1A52EFA0" w14:paraId="31AB014F" w14:textId="6D779A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1A52EFA0" w:rsidP="1A52EFA0" w:rsidRDefault="1A52EFA0" w14:paraId="5080EA50" w14:textId="04F05B9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1A52EFA0" w:rsidP="1A52EFA0" w:rsidRDefault="1A52EFA0" w14:paraId="3899DCFC" w14:textId="62949D30">
            <w:pPr>
              <w:spacing w:line="259" w:lineRule="auto"/>
              <w:rPr>
                <w:rFonts w:eastAsia="Arial" w:cs="Arial"/>
              </w:rPr>
            </w:pPr>
          </w:p>
        </w:tc>
      </w:tr>
      <w:tr w:rsidR="4DA9750F" w:rsidTr="43C5F223" w14:paraId="727AA4C3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B504E31" w:rsidP="4DA9750F" w:rsidRDefault="6B504E31" w14:paraId="7A1E82AA" w14:textId="0456A4A5">
            <w:pPr>
              <w:spacing w:line="259" w:lineRule="auto"/>
              <w:rPr>
                <w:rFonts w:eastAsia="Arial" w:cs="Arial"/>
              </w:rPr>
            </w:pPr>
            <w:r w:rsidRPr="4DA9750F">
              <w:rPr>
                <w:rFonts w:eastAsia="Arial" w:cs="Arial"/>
              </w:rPr>
              <w:t xml:space="preserve">Transitions: pupils are allowed to leave class earlier to transition to their next lesson at less busy times. This is communicated effectively with </w:t>
            </w:r>
            <w:r w:rsidRPr="4DA9750F">
              <w:rPr>
                <w:rFonts w:eastAsia="Arial" w:cs="Arial"/>
                <w:b/>
                <w:bCs/>
              </w:rPr>
              <w:t>all</w:t>
            </w:r>
            <w:r w:rsidRPr="4DA9750F">
              <w:rPr>
                <w:rFonts w:eastAsia="Arial" w:cs="Arial"/>
              </w:rPr>
              <w:t xml:space="preserve"> staff members.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DA9750F" w:rsidP="4DA9750F" w:rsidRDefault="4DA9750F" w14:paraId="1EAF5D67" w14:textId="094AC15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DA9750F" w:rsidP="4DA9750F" w:rsidRDefault="4DA9750F" w14:paraId="132EEE4F" w14:textId="3DE5492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DA9750F" w:rsidP="4DA9750F" w:rsidRDefault="4DA9750F" w14:paraId="6123CC73" w14:textId="2096A54A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5D8B7658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74859E6" w:rsidP="5A06BB37" w:rsidRDefault="474859E6" w14:paraId="588870CC" w14:textId="21E9E15C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5A06BB37">
              <w:rPr>
                <w:rFonts w:eastAsia="Arial" w:cs="Arial"/>
                <w:b/>
                <w:bCs/>
              </w:rPr>
              <w:t>General environmental considerations</w:t>
            </w:r>
          </w:p>
        </w:tc>
      </w:tr>
      <w:tr w:rsidR="5A06BB37" w:rsidTr="43C5F223" w14:paraId="78A07B8C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1A52EFA0" w:rsidRDefault="0E786BE6" w14:paraId="39749F56" w14:textId="0B15CA68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Seating arrangements:</w:t>
            </w:r>
          </w:p>
          <w:p w:rsidR="474859E6" w:rsidP="1A52EFA0" w:rsidRDefault="474859E6" w14:paraId="12E48D26" w14:textId="50E4F5D6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Autistic pupils are seated in a position where they are facing the teacher</w:t>
            </w:r>
          </w:p>
          <w:p w:rsidR="474859E6" w:rsidP="1A52EFA0" w:rsidRDefault="1B47BAA1" w14:paraId="2E6FDF83" w14:textId="3D795A0C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Peers either next to or behind them</w:t>
            </w:r>
          </w:p>
          <w:p w:rsidR="474859E6" w:rsidP="1A52EFA0" w:rsidRDefault="40315B00" w14:paraId="55B33DD2" w14:textId="72C6BA92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="Arial" w:cs="Arial"/>
              </w:rPr>
            </w:pPr>
            <w:r w:rsidRPr="4DA9750F">
              <w:rPr>
                <w:rFonts w:eastAsia="Arial" w:cs="Arial"/>
              </w:rPr>
              <w:t>Seat supports/sensory tools</w:t>
            </w:r>
            <w:r w:rsidRPr="4DA9750F" w:rsidR="05EEDFB3">
              <w:rPr>
                <w:rFonts w:eastAsia="Arial" w:cs="Arial"/>
              </w:rPr>
              <w:t xml:space="preserve"> are made available</w:t>
            </w:r>
            <w:r w:rsidRPr="4DA9750F" w:rsidR="041680AC">
              <w:rPr>
                <w:rFonts w:eastAsia="Arial" w:cs="Arial"/>
              </w:rPr>
              <w:t xml:space="preserve"> to support sitting</w:t>
            </w:r>
            <w:r w:rsidRPr="4DA9750F" w:rsidR="05EEDFB3">
              <w:rPr>
                <w:rFonts w:eastAsia="Arial" w:cs="Arial"/>
              </w:rPr>
              <w:t xml:space="preserve"> if advised by an OT and is written into support plan.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78B873E2" w14:textId="750AD38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780E744" w14:textId="0BDBBFB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72AD79A" w14:textId="77B06B62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705A839E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5A06BB37" w:rsidRDefault="474859E6" w14:paraId="46EF4F3A" w14:textId="02EAC8C1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Visual cues are used in the classroom</w:t>
            </w:r>
            <w:r w:rsidRPr="5A06BB37" w:rsidR="30F6A12F">
              <w:rPr>
                <w:rFonts w:eastAsia="Arial" w:cs="Arial"/>
              </w:rPr>
              <w:t xml:space="preserve"> to provide direction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4278A125" w14:textId="2404FAF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DF8FF2E" w14:textId="2C837C4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61C913E" w14:textId="742D608D">
            <w:pPr>
              <w:spacing w:line="259" w:lineRule="auto"/>
              <w:rPr>
                <w:rFonts w:eastAsia="Arial" w:cs="Arial"/>
              </w:rPr>
            </w:pPr>
          </w:p>
        </w:tc>
      </w:tr>
      <w:tr w:rsidR="490AA6A0" w:rsidTr="43C5F223" w14:paraId="46AE0207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405CCC8" w:rsidP="43C5F223" w:rsidRDefault="7405CCC8" w14:paraId="7A7B2258" w14:textId="12FB6F8D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</w:pPr>
            <w:r w:rsidRPr="43C5F223" w:rsidR="3C4D5B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 xml:space="preserve">When experiencing dysregulation, a </w:t>
            </w:r>
            <w:r w:rsidRPr="43C5F223" w:rsidR="3C4D5BE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>flight path</w:t>
            </w:r>
            <w:r w:rsidRPr="43C5F223" w:rsidR="3C4D5B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 xml:space="preserve"> can be useful, outlining how to safely exit a situation if it begins to feel overwhelming and access regulation strategies. Must be agreed &amp; practiced before the situation occurs, when the pupil is feeling regulated.</w:t>
            </w:r>
          </w:p>
          <w:p w:rsidR="7405CCC8" w:rsidP="43C5F223" w:rsidRDefault="7405CCC8" w14:paraId="2E1277E8" w14:textId="0DBB73E3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</w:pPr>
            <w:r w:rsidRPr="43C5F223" w:rsidR="3C4D5BE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>Clear exits are sign posted e.g., directional arrows on the floor, no obstructions.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90AA6A0" w:rsidP="490AA6A0" w:rsidRDefault="490AA6A0" w14:paraId="2C144FE7" w14:textId="5FE2A7A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90AA6A0" w:rsidP="490AA6A0" w:rsidRDefault="490AA6A0" w14:paraId="0DD83B7F" w14:textId="4EC7A5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90AA6A0" w:rsidP="490AA6A0" w:rsidRDefault="490AA6A0" w14:paraId="0C223346" w14:textId="7F18D1E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4E97491B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7BEF437A" w:rsidP="5A06BB37" w:rsidRDefault="7BEF437A" w14:paraId="0FCD7A0E" w14:textId="4C03D438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5A06BB37">
              <w:rPr>
                <w:rFonts w:eastAsia="Arial" w:cs="Arial"/>
                <w:b/>
                <w:bCs/>
              </w:rPr>
              <w:t>Class team approaches</w:t>
            </w:r>
          </w:p>
        </w:tc>
      </w:tr>
      <w:tr w:rsidR="5A06BB37" w:rsidTr="43C5F223" w14:paraId="4E82BF5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2005F25" w:rsidP="5A06BB37" w:rsidRDefault="52005F25" w14:paraId="446EFA37" w14:textId="293CB3ED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lastRenderedPageBreak/>
              <w:t>Builds positive relationships with pupils</w:t>
            </w:r>
            <w:r w:rsidRPr="5A06BB37" w:rsidR="0AC9E8D1">
              <w:rPr>
                <w:rFonts w:eastAsia="Arial" w:cs="Arial"/>
              </w:rPr>
              <w:t xml:space="preserve"> using gentle, one-to-one engagement to develop connection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48F70148" w14:textId="2649387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0B79740A" w14:textId="1418C36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B2E004D" w14:textId="3FDA5D1B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0AB7D6C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2B797C4" w:rsidP="1A52EFA0" w:rsidRDefault="62B797C4" w14:paraId="086B9EEA" w14:textId="0853FA75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 xml:space="preserve">Class rules </w:t>
            </w:r>
            <w:r w:rsidRPr="1A52EFA0" w:rsidR="36382ADF">
              <w:rPr>
                <w:rFonts w:eastAsia="Arial" w:cs="Arial"/>
              </w:rPr>
              <w:t xml:space="preserve">and consequences </w:t>
            </w:r>
            <w:r w:rsidRPr="1A52EFA0">
              <w:rPr>
                <w:rFonts w:eastAsia="Arial" w:cs="Arial"/>
              </w:rPr>
              <w:t>are</w:t>
            </w:r>
            <w:r w:rsidRPr="1A52EFA0" w:rsidR="54D40BA4">
              <w:rPr>
                <w:rFonts w:eastAsia="Arial" w:cs="Arial"/>
              </w:rPr>
              <w:t xml:space="preserve"> consistent,</w:t>
            </w:r>
            <w:r w:rsidRPr="1A52EFA0">
              <w:rPr>
                <w:rFonts w:eastAsia="Arial" w:cs="Arial"/>
              </w:rPr>
              <w:t xml:space="preserve"> </w:t>
            </w:r>
            <w:r w:rsidRPr="1A52EFA0" w:rsidR="5F687E75">
              <w:rPr>
                <w:rFonts w:eastAsia="Arial" w:cs="Arial"/>
              </w:rPr>
              <w:t xml:space="preserve">fair, </w:t>
            </w:r>
            <w:r w:rsidRPr="1A52EFA0">
              <w:rPr>
                <w:rFonts w:eastAsia="Arial" w:cs="Arial"/>
              </w:rPr>
              <w:t>clear</w:t>
            </w:r>
            <w:r w:rsidRPr="1A52EFA0" w:rsidR="48E7BBE9">
              <w:rPr>
                <w:rFonts w:eastAsia="Arial" w:cs="Arial"/>
              </w:rPr>
              <w:t xml:space="preserve"> (with clear explanations)</w:t>
            </w:r>
            <w:r w:rsidRPr="1A52EFA0">
              <w:rPr>
                <w:rFonts w:eastAsia="Arial" w:cs="Arial"/>
              </w:rPr>
              <w:t>, easy to follow, and displayed visually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6F8CD60" w14:textId="2B49782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0DEB4723" w14:textId="6DF4D1B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C25F1AC" w14:textId="1680FC5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4EB97F6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0899660" w:rsidP="5A06BB37" w:rsidRDefault="60899660" w14:paraId="7853995B" w14:textId="6131C80B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Use clear and simple language, paired with examples and/or modelling when teaching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F4E77CA" w14:textId="04E4DA6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2B3E53D6" w14:textId="09D9DCC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24FAF8D" w14:textId="0BB2868A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28B646A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A22FFFC" w:rsidP="5A06BB37" w:rsidRDefault="5A22FFFC" w14:paraId="46EB3688" w14:textId="02782427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Be consistent and avoid changing rules or adopting them on different days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4DDB2EC" w14:textId="3A4F0A7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2D2FC86E" w14:textId="1D0FD92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38D0C7CE" w14:textId="791BCC06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3C661AC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21BC87FA" w14:paraId="3F00073F" w14:textId="03CA1C35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 xml:space="preserve">Allow processing time </w:t>
            </w:r>
            <w:r w:rsidRPr="5A06BB37" w:rsidR="1D72711F">
              <w:rPr>
                <w:rFonts w:eastAsia="Arial" w:cs="Arial"/>
              </w:rPr>
              <w:t>between questions, instructions and activities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4BC9EC15" w14:textId="5FA9185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DC797E5" w14:textId="0012176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F34C954" w14:textId="78BFB6E9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2AFA3FB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1D72711F" w14:paraId="16ED7995" w14:textId="1D178AF7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Use positive language which focuses on what pupils SHOULD do rather than what they should not do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F575E3C" w14:textId="0124F33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5D5B4B33" w14:textId="09F639A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F8B2D61" w14:textId="6AE1754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2A340C7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1D72711F" w14:paraId="239C16FA" w14:textId="73CAB937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Use visual and/or written instructions and examples to assist learning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0C361333" w14:textId="4FC9351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51033CFE" w14:textId="3615679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2CB3456" w14:textId="7BC95A77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06247F3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D72711F" w:rsidP="1A52EFA0" w:rsidRDefault="1D72711F" w14:paraId="3AF22056" w14:textId="70B57154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Make observable efforts to engage with pupils</w:t>
            </w:r>
            <w:r w:rsidRPr="1A52EFA0" w:rsidR="1369B30E">
              <w:rPr>
                <w:rFonts w:eastAsia="Arial" w:cs="Arial"/>
              </w:rPr>
              <w:t xml:space="preserve"> and identify their strengths</w:t>
            </w:r>
            <w:r w:rsidRPr="1A52EFA0" w:rsidR="3AE69145">
              <w:rPr>
                <w:rFonts w:eastAsia="Arial" w:cs="Arial"/>
              </w:rPr>
              <w:t>. Also appear approachable by pupils.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334FB8C8" w14:textId="3B59C9D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4CC18071" w14:textId="017D960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2659DA30" w14:textId="107D670E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3DF734CC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D72711F" w:rsidP="1A52EFA0" w:rsidRDefault="1D72711F" w14:paraId="5359D401" w14:textId="2D8637FC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Adapts learning and uses flexible approaches</w:t>
            </w:r>
            <w:r w:rsidRPr="1A52EFA0" w:rsidR="31D6DC3E">
              <w:rPr>
                <w:rFonts w:eastAsia="Arial" w:cs="Arial"/>
              </w:rPr>
              <w:t xml:space="preserve"> and adjustments</w:t>
            </w:r>
            <w:r w:rsidRPr="1A52EFA0">
              <w:rPr>
                <w:rFonts w:eastAsia="Arial" w:cs="Arial"/>
              </w:rPr>
              <w:t xml:space="preserve"> where needed</w:t>
            </w:r>
            <w:r w:rsidRPr="1A52EFA0" w:rsidR="77CC6C31">
              <w:rPr>
                <w:rFonts w:eastAsia="Arial" w:cs="Arial"/>
              </w:rPr>
              <w:t xml:space="preserve"> e.g., typing instead of writing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BE0FEA7" w14:textId="4C730D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4F4B51F" w14:textId="6E08D35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FD2383A" w14:textId="6D842D3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44806E8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EF6E732" w:rsidP="5A06BB37" w:rsidRDefault="7EF6E732" w14:paraId="5DA236F2" w14:textId="700116D3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Considers tone of voice, facial expressions and body posture when supporting behaviours that challenge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617A01C" w14:textId="104D46A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61FCD12" w14:textId="5D3CCB8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B79DA67" w14:textId="015278DF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636C73C2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05E09AE" w:rsidP="5A06BB37" w:rsidRDefault="105E09AE" w14:paraId="44594C39" w14:textId="694B0F15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Breaks large tasks into smaller ones, and uses handouts to support learning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7466B98" w14:textId="5CC2EC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880D715" w14:textId="285EBCF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2644E18" w14:textId="6159BEA6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3C5F223" w14:paraId="1F73C34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28C1409B" w:rsidP="5A06BB37" w:rsidRDefault="28C1409B" w14:paraId="460B91D6" w14:textId="53866CAB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 xml:space="preserve">Any changes to routine or upcoming transitions are communicated </w:t>
            </w:r>
            <w:proofErr w:type="gramStart"/>
            <w:r w:rsidRPr="5A06BB37">
              <w:rPr>
                <w:rFonts w:eastAsia="Arial" w:cs="Arial"/>
              </w:rPr>
              <w:t>clearly, and</w:t>
            </w:r>
            <w:proofErr w:type="gramEnd"/>
            <w:r w:rsidRPr="5A06BB37">
              <w:rPr>
                <w:rFonts w:eastAsia="Arial" w:cs="Arial"/>
              </w:rPr>
              <w:t xml:space="preserve"> provided visually. Timers and/or countdowns are used to assist.</w:t>
            </w:r>
          </w:p>
          <w:p w:rsidR="781A57C6" w:rsidP="5A06BB37" w:rsidRDefault="781A57C6" w14:paraId="2D937CF6" w14:textId="09C9DD8B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(</w:t>
            </w:r>
            <w:r w:rsidRPr="5A06BB37">
              <w:rPr>
                <w:rFonts w:eastAsia="Arial" w:cs="Arial"/>
                <w:i/>
                <w:iCs/>
              </w:rPr>
              <w:t>also informs parents of any changes</w:t>
            </w:r>
            <w:r w:rsidRPr="5A06BB37">
              <w:rPr>
                <w:rFonts w:eastAsia="Arial" w:cs="Arial"/>
              </w:rPr>
              <w:t>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018144C" w14:textId="48B898A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56D02CCA" w14:textId="75E4D2B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E87EDB1" w14:textId="21E2BF1A">
            <w:pPr>
              <w:spacing w:line="259" w:lineRule="auto"/>
              <w:rPr>
                <w:rFonts w:eastAsia="Arial" w:cs="Arial"/>
              </w:rPr>
            </w:pPr>
          </w:p>
        </w:tc>
      </w:tr>
      <w:tr w:rsidR="4DA9750F" w:rsidTr="43C5F223" w14:paraId="0CD2EAED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94E4A8E" w:rsidP="4DA9750F" w:rsidRDefault="794E4A8E" w14:paraId="0B15808A" w14:textId="51D36CBD">
            <w:pPr>
              <w:spacing w:line="259" w:lineRule="auto"/>
              <w:rPr>
                <w:rFonts w:eastAsia="Arial" w:cs="Arial"/>
              </w:rPr>
            </w:pPr>
            <w:r w:rsidRPr="4DA9750F">
              <w:rPr>
                <w:rFonts w:eastAsia="Arial" w:cs="Arial"/>
              </w:rPr>
              <w:t>Communication is effective across staff members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4DA9750F" w:rsidP="4DA9750F" w:rsidRDefault="4DA9750F" w14:paraId="3AA29042" w14:textId="1F68B55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4DA9750F" w:rsidP="4DA9750F" w:rsidRDefault="4DA9750F" w14:paraId="7B0FB4FF" w14:textId="084CEDD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4DA9750F" w:rsidP="4DA9750F" w:rsidRDefault="4DA9750F" w14:paraId="0FCF6D04" w14:textId="32E81777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7CCACD3C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Pr="00AA09B7" w:rsidR="28C666AA" w:rsidP="3623122E" w:rsidRDefault="28C666AA" w14:paraId="214C9E63" w14:textId="74BF0537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00AA09B7">
              <w:rPr>
                <w:rFonts w:eastAsia="Arial" w:cs="Arial"/>
                <w:b/>
                <w:bCs/>
              </w:rPr>
              <w:t>Other (please add any other considerations)</w:t>
            </w:r>
          </w:p>
        </w:tc>
      </w:tr>
      <w:tr w:rsidR="3623122E" w:rsidTr="43C5F223" w14:paraId="05DE1F23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3623122E" w:rsidRDefault="3623122E" w14:paraId="0666D34B" w14:textId="1FA8033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52FA5DB" w14:textId="26AFC8A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4E188C53" w14:textId="0C0D1C0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60927822" w14:textId="662215B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3C5F223" w14:paraId="556AC83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3623122E" w:rsidRDefault="3623122E" w14:paraId="72D9C0C4" w14:textId="52736DE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37B7A991" w14:textId="5874BD85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3716632" w14:textId="19DE39B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3D8AEE3" w14:textId="5BB24898">
            <w:pPr>
              <w:spacing w:line="259" w:lineRule="auto"/>
              <w:rPr>
                <w:rFonts w:eastAsia="Arial" w:cs="Arial"/>
              </w:rPr>
            </w:pPr>
          </w:p>
        </w:tc>
      </w:tr>
      <w:tr w:rsidR="00AA09B7" w:rsidTr="43C5F223" w14:paraId="16BBB86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00AA09B7" w:rsidP="3623122E" w:rsidRDefault="00AA09B7" w14:paraId="77656B36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00AA09B7" w:rsidP="3623122E" w:rsidRDefault="00AA09B7" w14:paraId="08CEE31E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00AA09B7" w:rsidP="3623122E" w:rsidRDefault="00AA09B7" w14:paraId="03EBA9FA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00AA09B7" w:rsidP="5A06BB37" w:rsidRDefault="00AA09B7" w14:paraId="02E49884" w14:textId="77777777">
            <w:pPr>
              <w:spacing w:line="259" w:lineRule="auto"/>
              <w:rPr>
                <w:rFonts w:eastAsia="Arial" w:cs="Arial"/>
              </w:rPr>
            </w:pPr>
          </w:p>
        </w:tc>
      </w:tr>
    </w:tbl>
    <w:p w:rsidR="006452E0" w:rsidP="5A06BB37" w:rsidRDefault="006452E0" w14:paraId="75A95B99" w14:textId="31D3C350">
      <w:pPr>
        <w:spacing w:after="160" w:line="259" w:lineRule="auto"/>
        <w:rPr>
          <w:rFonts w:eastAsia="Arial" w:cs="Arial"/>
          <w:color w:val="000000" w:themeColor="text1"/>
        </w:rPr>
      </w:pPr>
    </w:p>
    <w:p w:rsidR="3AA9655D" w:rsidP="4DA9750F" w:rsidRDefault="3AA9655D" w14:paraId="2B3D4BA5" w14:textId="16ECB557">
      <w:pPr>
        <w:spacing w:after="160" w:line="259" w:lineRule="auto"/>
        <w:rPr>
          <w:rFonts w:eastAsia="Arial" w:cs="Arial"/>
        </w:rPr>
      </w:pPr>
      <w:r w:rsidRPr="4DA9750F">
        <w:rPr>
          <w:rFonts w:eastAsia="Arial" w:cs="Arial"/>
          <w:b/>
          <w:bCs/>
        </w:rPr>
        <w:t>Recommendations given: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5A06BB37" w:rsidTr="4DA9750F" w14:paraId="5F323686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3CCCDD52" w14:textId="3EA5A42C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DA9750F" w14:paraId="223B9B7E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8B607BC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DA9750F" w14:paraId="01854CFA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7A4E6453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DA9750F" w14:paraId="027FD144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6ED82FF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DA9750F" w14:paraId="17B07F29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D407DE4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</w:tbl>
    <w:p w:rsidR="006452E0" w:rsidP="3623122E" w:rsidRDefault="006452E0" w14:paraId="070F2FB9" w14:textId="4DE53220"/>
    <w:p w:rsidR="006452E0" w:rsidP="5A06BB37" w:rsidRDefault="006452E0" w14:paraId="6CA686CC" w14:textId="28701619">
      <w:pPr>
        <w:rPr>
          <w:rFonts w:eastAsia="Arial" w:cs="Arial"/>
        </w:rPr>
      </w:pPr>
    </w:p>
    <w:sectPr w:rsidR="006452E0" w:rsidSect="00C62065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2410" w:right="1110" w:bottom="1843" w:left="1156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26522" w:rsidP="00855D96" w:rsidRDefault="00626522" w14:paraId="569D8B3E" w14:textId="77777777">
      <w:pPr>
        <w:spacing w:after="0" w:line="240" w:lineRule="auto"/>
      </w:pPr>
      <w:r>
        <w:separator/>
      </w:r>
    </w:p>
  </w:endnote>
  <w:endnote w:type="continuationSeparator" w:id="0">
    <w:p w:rsidR="00626522" w:rsidP="00855D96" w:rsidRDefault="00626522" w14:paraId="462D26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C44E2" w:rsidRDefault="00107266" w14:paraId="149781B4" w14:textId="77777777">
    <w:pPr>
      <w:pStyle w:val="Footer"/>
    </w:pPr>
    <w:r>
      <w:rPr>
        <w:noProof/>
      </w:rPr>
      <w:drawing>
        <wp:anchor distT="0" distB="0" distL="114300" distR="114300" simplePos="0" relativeHeight="251688960" behindDoc="1" locked="0" layoutInCell="1" allowOverlap="1" wp14:anchorId="72E0A37E" wp14:editId="31DF4E41">
          <wp:simplePos x="0" y="0"/>
          <wp:positionH relativeFrom="column">
            <wp:posOffset>-734060</wp:posOffset>
          </wp:positionH>
          <wp:positionV relativeFrom="paragraph">
            <wp:posOffset>-288925</wp:posOffset>
          </wp:positionV>
          <wp:extent cx="7560000" cy="899639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9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6520C" w:rsidR="00855D96" w:rsidP="0036520C" w:rsidRDefault="0036520C" w14:paraId="58AF3C5C" w14:textId="77777777">
    <w:pPr>
      <w:pStyle w:val="Footer"/>
      <w:tabs>
        <w:tab w:val="left" w:pos="4962"/>
      </w:tabs>
    </w:pPr>
    <w:r>
      <w:rPr>
        <w:noProof/>
      </w:rPr>
      <w:drawing>
        <wp:anchor distT="0" distB="0" distL="114300" distR="114300" simplePos="0" relativeHeight="251685888" behindDoc="1" locked="0" layoutInCell="1" allowOverlap="1" wp14:anchorId="16C5BC94" wp14:editId="3AE04944">
          <wp:simplePos x="0" y="0"/>
          <wp:positionH relativeFrom="page">
            <wp:posOffset>0</wp:posOffset>
          </wp:positionH>
          <wp:positionV relativeFrom="page">
            <wp:posOffset>9789683</wp:posOffset>
          </wp:positionV>
          <wp:extent cx="7621200" cy="896400"/>
          <wp:effectExtent l="0" t="0" r="0" b="5715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_Outreach_210w_v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12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26522" w:rsidP="00855D96" w:rsidRDefault="00626522" w14:paraId="18F049A1" w14:textId="77777777">
      <w:pPr>
        <w:spacing w:after="0" w:line="240" w:lineRule="auto"/>
      </w:pPr>
      <w:r>
        <w:separator/>
      </w:r>
    </w:p>
  </w:footnote>
  <w:footnote w:type="continuationSeparator" w:id="0">
    <w:p w:rsidR="00626522" w:rsidP="00855D96" w:rsidRDefault="00626522" w14:paraId="64977DA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D0ECE" w:rsidRDefault="009A4C2F" w14:paraId="12B562BC" w14:textId="7777777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91008" behindDoc="0" locked="0" layoutInCell="1" allowOverlap="1" wp14:anchorId="1829C13B" wp14:editId="14E6BCAB">
              <wp:simplePos x="0" y="0"/>
              <wp:positionH relativeFrom="column">
                <wp:posOffset>-721360</wp:posOffset>
              </wp:positionH>
              <wp:positionV relativeFrom="paragraph">
                <wp:posOffset>-332317</wp:posOffset>
              </wp:positionV>
              <wp:extent cx="7529830" cy="1898650"/>
              <wp:effectExtent l="0" t="0" r="0" b="63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29830" cy="1898650"/>
                        <a:chOff x="0" y="0"/>
                        <a:chExt cx="7529830" cy="1898650"/>
                      </a:xfrm>
                    </wpg:grpSpPr>
                    <wps:wsp>
                      <wps:cNvPr id="1" name="Rectangle 1"/>
                      <wps:cNvSpPr/>
                      <wps:spPr>
                        <a:xfrm>
                          <a:off x="0" y="0"/>
                          <a:ext cx="7529830" cy="1898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4" descr="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81400" y="397934"/>
                          <a:ext cx="3525520" cy="1117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group id="Group 5" style="position:absolute;margin-left:-56.8pt;margin-top:-26.15pt;width:592.9pt;height:149.5pt;z-index:251691008" coordsize="75298,18986" o:spid="_x0000_s1026" w14:anchorId="571C55F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">
              <v:rect id="Rectangle 1" style="position:absolute;width:75298;height:18986;visibility:visible;mso-wrap-style:square;v-text-anchor:middle" o:spid="_x0000_s1027" fillcolor="white [3212]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4" style="position:absolute;left:35814;top:3979;width:35255;height:11176;visibility:visible;mso-wrap-style:square" alt="Logo&#10;&#10;Description automatically generated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">
                <v:imagedata o:title="Logo&#10;&#10;Description automatically generated" r:id="rId2"/>
              </v:shape>
            </v:group>
          </w:pict>
        </mc:Fallback>
      </mc:AlternateContent>
    </w:r>
  </w:p>
  <w:p w:rsidR="001D0ECE" w:rsidRDefault="001D0ECE" w14:paraId="53999426" w14:textId="77777777">
    <w:pPr>
      <w:pStyle w:val="Header"/>
    </w:pPr>
  </w:p>
  <w:p w:rsidR="001D0ECE" w:rsidP="00C67328" w:rsidRDefault="00C67328" w14:paraId="45D54514" w14:textId="77777777">
    <w:pPr>
      <w:pStyle w:val="Header"/>
      <w:tabs>
        <w:tab w:val="clear" w:pos="4513"/>
        <w:tab w:val="clear" w:pos="9026"/>
        <w:tab w:val="left" w:pos="6603"/>
      </w:tabs>
    </w:pPr>
    <w:r>
      <w:tab/>
    </w:r>
  </w:p>
  <w:p w:rsidR="001D0ECE" w:rsidRDefault="001D0ECE" w14:paraId="21C7F0DA" w14:textId="77777777">
    <w:pPr>
      <w:pStyle w:val="Header"/>
    </w:pPr>
  </w:p>
  <w:p w:rsidR="001D0ECE" w:rsidRDefault="001D0ECE" w14:paraId="0E6F93D8" w14:textId="77777777">
    <w:pPr>
      <w:pStyle w:val="Header"/>
    </w:pPr>
  </w:p>
  <w:p w:rsidR="001D0ECE" w:rsidRDefault="001D0ECE" w14:paraId="6987853B" w14:textId="77777777">
    <w:pPr>
      <w:pStyle w:val="Header"/>
    </w:pPr>
  </w:p>
  <w:p w:rsidR="001D0ECE" w:rsidRDefault="001D0ECE" w14:paraId="0F0F1861" w14:textId="77777777">
    <w:pPr>
      <w:pStyle w:val="Header"/>
    </w:pPr>
  </w:p>
  <w:p w:rsidR="001D0ECE" w:rsidRDefault="001D0ECE" w14:paraId="512702F3" w14:textId="77777777">
    <w:pPr>
      <w:pStyle w:val="Header"/>
    </w:pPr>
  </w:p>
  <w:p w:rsidR="007C44E2" w:rsidP="001D0ECE" w:rsidRDefault="007C44E2" w14:paraId="60A90994" w14:textId="77777777">
    <w:pPr>
      <w:pStyle w:val="Header"/>
      <w:tabs>
        <w:tab w:val="clear" w:pos="9026"/>
        <w:tab w:val="right" w:pos="9356"/>
      </w:tabs>
      <w:ind w:right="-33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7328" w:rsidP="001656B4" w:rsidRDefault="00F52C3B" w14:paraId="216A8EA6" w14:textId="7777777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8720" behindDoc="1" locked="0" layoutInCell="1" allowOverlap="1" wp14:anchorId="547A5377" wp14:editId="73E0EBDF">
          <wp:simplePos x="0" y="0"/>
          <wp:positionH relativeFrom="column">
            <wp:posOffset>-722489</wp:posOffset>
          </wp:positionH>
          <wp:positionV relativeFrom="page">
            <wp:posOffset>8678</wp:posOffset>
          </wp:positionV>
          <wp:extent cx="7545600" cy="1724400"/>
          <wp:effectExtent l="0" t="0" r="0" b="9525"/>
          <wp:wrapNone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_Continuation_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7328" w:rsidP="001656B4" w:rsidRDefault="00C67328" w14:paraId="0FEF3B77" w14:textId="77777777">
    <w:pPr>
      <w:pStyle w:val="Header"/>
    </w:pPr>
  </w:p>
  <w:p w:rsidRPr="001656B4" w:rsidR="00855D96" w:rsidP="001656B4" w:rsidRDefault="00855D96" w14:paraId="67C910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7F49C"/>
    <w:multiLevelType w:val="hybridMultilevel"/>
    <w:tmpl w:val="2CB8DF40"/>
    <w:lvl w:ilvl="0" w:tplc="4E62604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FE41C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E8D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EAEB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76E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A75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028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5475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E0F3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7780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1F"/>
    <w:rsid w:val="00035642"/>
    <w:rsid w:val="00107266"/>
    <w:rsid w:val="00126622"/>
    <w:rsid w:val="001656B4"/>
    <w:rsid w:val="001B20AE"/>
    <w:rsid w:val="001B74B9"/>
    <w:rsid w:val="001D0ECE"/>
    <w:rsid w:val="00240734"/>
    <w:rsid w:val="002A6D70"/>
    <w:rsid w:val="002D7E33"/>
    <w:rsid w:val="003349C6"/>
    <w:rsid w:val="00361593"/>
    <w:rsid w:val="0036520C"/>
    <w:rsid w:val="003960E0"/>
    <w:rsid w:val="003D07D2"/>
    <w:rsid w:val="00403F97"/>
    <w:rsid w:val="00444AD5"/>
    <w:rsid w:val="0045206F"/>
    <w:rsid w:val="00491C3D"/>
    <w:rsid w:val="004B3B4F"/>
    <w:rsid w:val="004B56B8"/>
    <w:rsid w:val="004C7FCD"/>
    <w:rsid w:val="004E2154"/>
    <w:rsid w:val="005B7736"/>
    <w:rsid w:val="005F441F"/>
    <w:rsid w:val="00600002"/>
    <w:rsid w:val="00612E8E"/>
    <w:rsid w:val="00626522"/>
    <w:rsid w:val="006452E0"/>
    <w:rsid w:val="00661C8D"/>
    <w:rsid w:val="006B71AD"/>
    <w:rsid w:val="006F2C1E"/>
    <w:rsid w:val="00782E1A"/>
    <w:rsid w:val="007B5A9C"/>
    <w:rsid w:val="007C44E2"/>
    <w:rsid w:val="00835A19"/>
    <w:rsid w:val="00855D96"/>
    <w:rsid w:val="00895DAA"/>
    <w:rsid w:val="008B627D"/>
    <w:rsid w:val="008F6240"/>
    <w:rsid w:val="00962C2B"/>
    <w:rsid w:val="009A402F"/>
    <w:rsid w:val="009A4C2F"/>
    <w:rsid w:val="009B10BF"/>
    <w:rsid w:val="009B606A"/>
    <w:rsid w:val="009C2066"/>
    <w:rsid w:val="009F0F6C"/>
    <w:rsid w:val="009F4C51"/>
    <w:rsid w:val="00A90EA8"/>
    <w:rsid w:val="00AA09B7"/>
    <w:rsid w:val="00AF0739"/>
    <w:rsid w:val="00B17A9A"/>
    <w:rsid w:val="00B6786A"/>
    <w:rsid w:val="00BB5C22"/>
    <w:rsid w:val="00BC1410"/>
    <w:rsid w:val="00BC22E2"/>
    <w:rsid w:val="00BF0137"/>
    <w:rsid w:val="00C62065"/>
    <w:rsid w:val="00C67328"/>
    <w:rsid w:val="00C80B66"/>
    <w:rsid w:val="00C91BBD"/>
    <w:rsid w:val="00CB6E3B"/>
    <w:rsid w:val="00D360DB"/>
    <w:rsid w:val="00D52851"/>
    <w:rsid w:val="00D76F37"/>
    <w:rsid w:val="00DF19A1"/>
    <w:rsid w:val="00E74694"/>
    <w:rsid w:val="00E94B22"/>
    <w:rsid w:val="00EC6C0A"/>
    <w:rsid w:val="00EE5841"/>
    <w:rsid w:val="00F211B8"/>
    <w:rsid w:val="00F52C3B"/>
    <w:rsid w:val="00FC31C3"/>
    <w:rsid w:val="01C6E549"/>
    <w:rsid w:val="02B911F5"/>
    <w:rsid w:val="041680AC"/>
    <w:rsid w:val="05EEDFB3"/>
    <w:rsid w:val="068EA33A"/>
    <w:rsid w:val="0A37D3A3"/>
    <w:rsid w:val="0AC9E8D1"/>
    <w:rsid w:val="0D78C337"/>
    <w:rsid w:val="0E786BE6"/>
    <w:rsid w:val="0EB9BE76"/>
    <w:rsid w:val="0EDAA690"/>
    <w:rsid w:val="0FDA2F5C"/>
    <w:rsid w:val="105E09AE"/>
    <w:rsid w:val="124C345A"/>
    <w:rsid w:val="1275A607"/>
    <w:rsid w:val="1369B30E"/>
    <w:rsid w:val="13AE17B3"/>
    <w:rsid w:val="14ED0285"/>
    <w:rsid w:val="1851EC26"/>
    <w:rsid w:val="1A1B5AF6"/>
    <w:rsid w:val="1A380960"/>
    <w:rsid w:val="1A52EFA0"/>
    <w:rsid w:val="1A5F33C5"/>
    <w:rsid w:val="1A80B7EC"/>
    <w:rsid w:val="1AF03410"/>
    <w:rsid w:val="1B302F36"/>
    <w:rsid w:val="1B47BAA1"/>
    <w:rsid w:val="1BFB0426"/>
    <w:rsid w:val="1D72711F"/>
    <w:rsid w:val="1D7DAC2A"/>
    <w:rsid w:val="1D8EE701"/>
    <w:rsid w:val="1E62C7EF"/>
    <w:rsid w:val="1F1B3223"/>
    <w:rsid w:val="1F32A4E8"/>
    <w:rsid w:val="2016AFCB"/>
    <w:rsid w:val="20CE7549"/>
    <w:rsid w:val="21BA4AB6"/>
    <w:rsid w:val="21BC87FA"/>
    <w:rsid w:val="223058A2"/>
    <w:rsid w:val="2493CD27"/>
    <w:rsid w:val="24C2F43F"/>
    <w:rsid w:val="2567F964"/>
    <w:rsid w:val="26347DF5"/>
    <w:rsid w:val="27D4D965"/>
    <w:rsid w:val="28C1409B"/>
    <w:rsid w:val="28C666AA"/>
    <w:rsid w:val="2A75578F"/>
    <w:rsid w:val="2ACBF894"/>
    <w:rsid w:val="2B0EE9BF"/>
    <w:rsid w:val="2D7CBE3C"/>
    <w:rsid w:val="2DB4B793"/>
    <w:rsid w:val="2DC7593B"/>
    <w:rsid w:val="2F48C8B2"/>
    <w:rsid w:val="30F6A12F"/>
    <w:rsid w:val="31317C8D"/>
    <w:rsid w:val="31D6DC3E"/>
    <w:rsid w:val="3409075B"/>
    <w:rsid w:val="34DBC1A4"/>
    <w:rsid w:val="34EEE6E5"/>
    <w:rsid w:val="352B3418"/>
    <w:rsid w:val="3623122E"/>
    <w:rsid w:val="36382ADF"/>
    <w:rsid w:val="380DB082"/>
    <w:rsid w:val="3AA9655D"/>
    <w:rsid w:val="3AE69145"/>
    <w:rsid w:val="3BA0C362"/>
    <w:rsid w:val="3BD89193"/>
    <w:rsid w:val="3C4D5BEC"/>
    <w:rsid w:val="3D6BBF58"/>
    <w:rsid w:val="3ED2E570"/>
    <w:rsid w:val="3FE93CEB"/>
    <w:rsid w:val="40315B00"/>
    <w:rsid w:val="427D64E1"/>
    <w:rsid w:val="439A9981"/>
    <w:rsid w:val="439BC776"/>
    <w:rsid w:val="43C5F223"/>
    <w:rsid w:val="44294617"/>
    <w:rsid w:val="46A8C896"/>
    <w:rsid w:val="474859E6"/>
    <w:rsid w:val="48E7BBE9"/>
    <w:rsid w:val="490AA6A0"/>
    <w:rsid w:val="499842D1"/>
    <w:rsid w:val="4A98C016"/>
    <w:rsid w:val="4D06CF43"/>
    <w:rsid w:val="4DA9750F"/>
    <w:rsid w:val="501C2C2D"/>
    <w:rsid w:val="51EB7B3D"/>
    <w:rsid w:val="52005F25"/>
    <w:rsid w:val="53874B9E"/>
    <w:rsid w:val="54D40BA4"/>
    <w:rsid w:val="5533654F"/>
    <w:rsid w:val="5811F558"/>
    <w:rsid w:val="58419464"/>
    <w:rsid w:val="588105C4"/>
    <w:rsid w:val="59D51467"/>
    <w:rsid w:val="59DD64C5"/>
    <w:rsid w:val="5A06BB37"/>
    <w:rsid w:val="5A22FFFC"/>
    <w:rsid w:val="5B36F39F"/>
    <w:rsid w:val="5B8945FB"/>
    <w:rsid w:val="5F687E75"/>
    <w:rsid w:val="601AA6C7"/>
    <w:rsid w:val="60899660"/>
    <w:rsid w:val="6198A021"/>
    <w:rsid w:val="6219D5DD"/>
    <w:rsid w:val="62B797C4"/>
    <w:rsid w:val="630E36B3"/>
    <w:rsid w:val="633FCBFD"/>
    <w:rsid w:val="640C2BDB"/>
    <w:rsid w:val="652804F2"/>
    <w:rsid w:val="6551769F"/>
    <w:rsid w:val="67352D22"/>
    <w:rsid w:val="68467D57"/>
    <w:rsid w:val="693A404A"/>
    <w:rsid w:val="6A3623E2"/>
    <w:rsid w:val="6AD871B1"/>
    <w:rsid w:val="6B504E31"/>
    <w:rsid w:val="6CAC8D90"/>
    <w:rsid w:val="6EF858E5"/>
    <w:rsid w:val="6F4EACAC"/>
    <w:rsid w:val="6FA981CE"/>
    <w:rsid w:val="70EA7D0D"/>
    <w:rsid w:val="7220843D"/>
    <w:rsid w:val="72864D6E"/>
    <w:rsid w:val="7405CCC8"/>
    <w:rsid w:val="749E7718"/>
    <w:rsid w:val="7759BE91"/>
    <w:rsid w:val="7761DDED"/>
    <w:rsid w:val="77B493B3"/>
    <w:rsid w:val="77CC6C31"/>
    <w:rsid w:val="781A57C6"/>
    <w:rsid w:val="794E4A8E"/>
    <w:rsid w:val="7B9C1E99"/>
    <w:rsid w:val="7BEF437A"/>
    <w:rsid w:val="7E1F7E98"/>
    <w:rsid w:val="7EF6E732"/>
    <w:rsid w:val="7FE9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F8BAA"/>
  <w15:docId w15:val="{0C94196B-A927-4FAE-8D97-862B0B17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styleId="Normal" w:default="1">
    <w:name w:val="Normal"/>
    <w:qFormat/>
    <w:rsid w:val="003960E0"/>
    <w:rPr>
      <w:rFonts w:ascii="Arial" w:hAnsi="Arial"/>
      <w:color w:val="646363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410"/>
    <w:pPr>
      <w:keepNext/>
      <w:keepLines/>
      <w:spacing w:before="240" w:after="240"/>
      <w:outlineLvl w:val="0"/>
    </w:pPr>
    <w:rPr>
      <w:rFonts w:eastAsiaTheme="majorEastAsia" w:cstheme="majorBidi"/>
      <w:b/>
      <w:color w:val="EE720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410"/>
    <w:pPr>
      <w:keepNext/>
      <w:keepLines/>
      <w:spacing w:before="240" w:after="240"/>
      <w:outlineLvl w:val="1"/>
    </w:pPr>
    <w:rPr>
      <w:rFonts w:eastAsiaTheme="majorEastAsia" w:cstheme="majorBidi"/>
      <w:color w:val="0084B7"/>
      <w:sz w:val="24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55D96"/>
  </w:style>
  <w:style w:type="paragraph" w:styleId="Footer">
    <w:name w:val="footer"/>
    <w:basedOn w:val="Normal"/>
    <w:link w:val="Foot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55D96"/>
  </w:style>
  <w:style w:type="paragraph" w:styleId="BalloonText">
    <w:name w:val="Balloon Text"/>
    <w:basedOn w:val="Normal"/>
    <w:link w:val="BalloonTextChar"/>
    <w:uiPriority w:val="99"/>
    <w:semiHidden/>
    <w:unhideWhenUsed/>
    <w:rsid w:val="0085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5D9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rsid w:val="003960E0"/>
    <w:pPr>
      <w:spacing w:after="0"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960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BC1410"/>
    <w:rPr>
      <w:rFonts w:ascii="Arial" w:hAnsi="Arial" w:eastAsiaTheme="majorEastAsia" w:cstheme="majorBidi"/>
      <w:b/>
      <w:color w:val="EE7203"/>
      <w:sz w:val="28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BC1410"/>
    <w:rPr>
      <w:rFonts w:ascii="Arial" w:hAnsi="Arial" w:eastAsiaTheme="majorEastAsia" w:cstheme="majorBidi"/>
      <w:color w:val="0084B7"/>
      <w:sz w:val="24"/>
      <w:szCs w:val="26"/>
    </w:rPr>
  </w:style>
  <w:style w:type="paragraph" w:styleId="NoSpacing">
    <w:name w:val="No Spacing"/>
    <w:uiPriority w:val="1"/>
    <w:qFormat/>
    <w:rsid w:val="00491C3D"/>
    <w:pPr>
      <w:spacing w:after="0" w:line="240" w:lineRule="auto"/>
    </w:pPr>
    <w:rPr>
      <w:rFonts w:ascii="Arial" w:hAnsi="Arial"/>
      <w:color w:val="646363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Smith\Downloads\BA_Fast%20Responder_Continuation%20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8F443CDD13C429EEF450F590987C9" ma:contentTypeVersion="" ma:contentTypeDescription="Create a new document." ma:contentTypeScope="" ma:versionID="d9ab21f832d9f7cf257dddbb96657b6e">
  <xsd:schema xmlns:xsd="http://www.w3.org/2001/XMLSchema" xmlns:xs="http://www.w3.org/2001/XMLSchema" xmlns:p="http://schemas.microsoft.com/office/2006/metadata/properties" xmlns:ns2="f8f7eb3d-a858-47a0-8b8c-f5d82980d53b" targetNamespace="http://schemas.microsoft.com/office/2006/metadata/properties" ma:root="true" ma:fieldsID="2a7c36028b697cb1c026bae9c4d08575" ns2:_="">
    <xsd:import namespace="f8f7eb3d-a858-47a0-8b8c-f5d82980d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7eb3d-a858-47a0-8b8c-f5d82980d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88B271-A2EA-4E0A-A614-5FBD55CE8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FD03D8-98A7-464C-A52F-1B0D56AA6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7786E-6382-4C43-AACB-44DD3A3B6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7eb3d-a858-47a0-8b8c-f5d82980d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BA_Fast Responder_Continuation sheet template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Hannah Smith</dc:creator>
  <lastModifiedBy>Hannah Smith</lastModifiedBy>
  <revision>14</revision>
  <dcterms:created xsi:type="dcterms:W3CDTF">2023-12-05T12:12:00.0000000Z</dcterms:created>
  <dcterms:modified xsi:type="dcterms:W3CDTF">2026-04-08T14:39:55.1613341Z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0x0101000748F443CDD13C429EEF450F590987C9</vt:lpwstr>
  </property>
  <property fmtid="{D5CDD505-2E9C-101B-9397-08002B2CF9AE}" pid="3" name="Order">
    <vt:r8>17700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